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3BA0" w:rsidRPr="0061675D" w:rsidRDefault="001E3BA0" w:rsidP="001E3BA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1675D">
        <w:rPr>
          <w:rFonts w:ascii="Times New Roman" w:hAnsi="Times New Roman" w:cs="Times New Roman"/>
          <w:sz w:val="24"/>
          <w:szCs w:val="24"/>
          <w:u w:val="single"/>
        </w:rPr>
        <w:t>John MOLAND</w:t>
      </w:r>
      <w:r w:rsidRPr="0061675D">
        <w:rPr>
          <w:rFonts w:ascii="Times New Roman" w:hAnsi="Times New Roman" w:cs="Times New Roman"/>
          <w:sz w:val="24"/>
          <w:szCs w:val="24"/>
        </w:rPr>
        <w:t xml:space="preserve">     (fl.1489)</w:t>
      </w:r>
    </w:p>
    <w:p w:rsidR="001E3BA0" w:rsidRPr="0061675D" w:rsidRDefault="001E3BA0" w:rsidP="001E3BA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1675D">
        <w:rPr>
          <w:rFonts w:ascii="Times New Roman" w:hAnsi="Times New Roman" w:cs="Times New Roman"/>
          <w:sz w:val="24"/>
          <w:szCs w:val="24"/>
        </w:rPr>
        <w:t>of Woodnesborough, Kent.</w:t>
      </w:r>
    </w:p>
    <w:p w:rsidR="001E3BA0" w:rsidRPr="0061675D" w:rsidRDefault="001E3BA0" w:rsidP="001E3BA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E3BA0" w:rsidRPr="0061675D" w:rsidRDefault="001E3BA0" w:rsidP="001E3BA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E3BA0" w:rsidRPr="0061675D" w:rsidRDefault="001E3BA0" w:rsidP="001E3BA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1675D">
        <w:rPr>
          <w:rFonts w:ascii="Times New Roman" w:hAnsi="Times New Roman" w:cs="Times New Roman"/>
          <w:sz w:val="24"/>
          <w:szCs w:val="24"/>
        </w:rPr>
        <w:tab/>
        <w:t>1489</w:t>
      </w:r>
      <w:r w:rsidRPr="0061675D">
        <w:rPr>
          <w:rFonts w:ascii="Times New Roman" w:hAnsi="Times New Roman" w:cs="Times New Roman"/>
          <w:sz w:val="24"/>
          <w:szCs w:val="24"/>
        </w:rPr>
        <w:tab/>
        <w:t>He made his Will.   (Plomer p.333)</w:t>
      </w:r>
    </w:p>
    <w:p w:rsidR="001E3BA0" w:rsidRPr="0061675D" w:rsidRDefault="001E3BA0" w:rsidP="001E3BA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E3BA0" w:rsidRPr="0061675D" w:rsidRDefault="001E3BA0" w:rsidP="001E3BA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E3BA0" w:rsidRPr="0061675D" w:rsidRDefault="001E3BA0" w:rsidP="001E3BA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1675D">
        <w:rPr>
          <w:rFonts w:ascii="Times New Roman" w:hAnsi="Times New Roman" w:cs="Times New Roman"/>
          <w:sz w:val="24"/>
          <w:szCs w:val="24"/>
        </w:rPr>
        <w:t>11 January 2016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3BA0" w:rsidRDefault="001E3BA0" w:rsidP="00564E3C">
      <w:pPr>
        <w:spacing w:after="0" w:line="240" w:lineRule="auto"/>
      </w:pPr>
      <w:r>
        <w:separator/>
      </w:r>
    </w:p>
  </w:endnote>
  <w:endnote w:type="continuationSeparator" w:id="0">
    <w:p w:rsidR="001E3BA0" w:rsidRDefault="001E3BA0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1E3BA0">
      <w:rPr>
        <w:rFonts w:ascii="Times New Roman" w:hAnsi="Times New Roman" w:cs="Times New Roman"/>
        <w:noProof/>
        <w:sz w:val="24"/>
        <w:szCs w:val="24"/>
      </w:rPr>
      <w:t>17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3BA0" w:rsidRDefault="001E3BA0" w:rsidP="00564E3C">
      <w:pPr>
        <w:spacing w:after="0" w:line="240" w:lineRule="auto"/>
      </w:pPr>
      <w:r>
        <w:separator/>
      </w:r>
    </w:p>
  </w:footnote>
  <w:footnote w:type="continuationSeparator" w:id="0">
    <w:p w:rsidR="001E3BA0" w:rsidRDefault="001E3BA0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3BA0"/>
    <w:rsid w:val="001E3BA0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3A6A550-F669-42E4-8EA6-18E8DE173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2016-02-17T22:32:00Z</dcterms:created>
  <dcterms:modified xsi:type="dcterms:W3CDTF">2016-02-17T22:32:00Z</dcterms:modified>
</cp:coreProperties>
</file>